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7D88CF50" w:rsidR="00D70E29" w:rsidRPr="009135EE" w:rsidRDefault="00ED2E82" w:rsidP="00D70E29">
      <w:pPr>
        <w:pStyle w:val="3GPPHeader"/>
        <w:spacing w:after="60"/>
      </w:pPr>
      <w:r w:rsidRPr="00ED2E82">
        <w:t>3GPP TSG-RAN WG2 Meeting #</w:t>
      </w:r>
      <w:r w:rsidR="005D3A68">
        <w:t>100</w:t>
      </w:r>
      <w:r w:rsidR="00D70E29" w:rsidRPr="009135EE">
        <w:tab/>
        <w:t xml:space="preserve">Tdoc </w:t>
      </w:r>
      <w:r w:rsidR="00B47A2F" w:rsidRPr="00B47A2F">
        <w:rPr>
          <w:bCs/>
        </w:rPr>
        <w:t>R2-1713429</w:t>
      </w:r>
    </w:p>
    <w:p w14:paraId="356094C2" w14:textId="4C897A99" w:rsidR="00F05D5B" w:rsidRDefault="005D3A68" w:rsidP="009D5406">
      <w:pPr>
        <w:pStyle w:val="3GPPHeader"/>
      </w:pPr>
      <w:r w:rsidRPr="005D3A68">
        <w:t>Reno, USA, 27th November – 1st December 2017</w:t>
      </w:r>
      <w:r w:rsidR="00231E37">
        <w:tab/>
      </w:r>
      <w:r w:rsidR="00231E37" w:rsidRPr="00231E37">
        <w:rPr>
          <w:sz w:val="18"/>
        </w:rPr>
        <w:t>(resubmission of</w:t>
      </w:r>
      <w:r w:rsidR="00B47A2F" w:rsidRPr="00B47A2F">
        <w:t xml:space="preserve"> </w:t>
      </w:r>
      <w:hyperlink r:id="rId13" w:history="1">
        <w:r w:rsidR="00B47A2F" w:rsidRPr="00B47A2F">
          <w:rPr>
            <w:rStyle w:val="Hyperlink"/>
            <w:sz w:val="18"/>
          </w:rPr>
          <w:t>R2-1711522</w:t>
        </w:r>
      </w:hyperlink>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1DD3E09A"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B25A9A">
        <w:rPr>
          <w:sz w:val="22"/>
          <w:szCs w:val="22"/>
          <w:lang w:val="sv-SE"/>
        </w:rPr>
        <w:t>10.4.3.</w:t>
      </w:r>
      <w:r w:rsidR="0029312B">
        <w:rPr>
          <w:sz w:val="22"/>
          <w:szCs w:val="22"/>
          <w:lang w:val="sv-SE"/>
        </w:rPr>
        <w:t>5</w:t>
      </w:r>
      <w:r w:rsidR="008C3B96" w:rsidRPr="008C3B96">
        <w:rPr>
          <w:sz w:val="22"/>
          <w:szCs w:val="22"/>
          <w:lang w:val="sv-SE"/>
        </w:rPr>
        <w:t xml:space="preserve"> – </w:t>
      </w:r>
      <w:r w:rsidR="00B25A9A" w:rsidRPr="00B25A9A">
        <w:rPr>
          <w:sz w:val="22"/>
          <w:szCs w:val="22"/>
          <w:lang w:val="sv-SE"/>
        </w:rPr>
        <w:t xml:space="preserve">NR – Stage-3-CP – UE capabilities – </w:t>
      </w:r>
      <w:r w:rsidR="004F1908">
        <w:rPr>
          <w:sz w:val="22"/>
          <w:szCs w:val="22"/>
          <w:lang w:val="sv-SE"/>
        </w:rPr>
        <w:t>Other</w:t>
      </w:r>
      <w:r w:rsidR="00B25A9A">
        <w:rPr>
          <w:sz w:val="22"/>
          <w:szCs w:val="22"/>
          <w:lang w:val="sv-SE"/>
        </w:rPr>
        <w:t xml:space="preserve"> Non-ENDC</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0" w:name="_Ref462411760"/>
      <w:r w:rsidRPr="000922D8">
        <w:t>Discussion</w:t>
      </w:r>
      <w:bookmarkStart w:id="1" w:name="_GoBack"/>
      <w:bookmarkEnd w:id="0"/>
      <w:bookmarkEnd w:id="1"/>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2" w:name="_Toc477723104"/>
      <w:bookmarkStart w:id="3" w:name="_Toc477723120"/>
      <w:bookmarkStart w:id="4" w:name="_Toc477723459"/>
      <w:bookmarkStart w:id="5" w:name="_Toc477723726"/>
      <w:bookmarkStart w:id="6" w:name="_Toc478126897"/>
      <w:bookmarkStart w:id="7" w:name="_Toc481491270"/>
      <w:bookmarkStart w:id="8" w:name="_Toc498620517"/>
      <w:r w:rsidRPr="000922D8">
        <w:t>All UEs of the same model and with the same software version support the same set of capabilities.</w:t>
      </w:r>
      <w:bookmarkEnd w:id="2"/>
      <w:bookmarkEnd w:id="3"/>
      <w:bookmarkEnd w:id="4"/>
      <w:bookmarkEnd w:id="5"/>
      <w:bookmarkEnd w:id="6"/>
      <w:bookmarkEnd w:id="7"/>
      <w:bookmarkEnd w:id="8"/>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9" w:name="_Toc478126898"/>
      <w:bookmarkStart w:id="10" w:name="_Toc481491271"/>
      <w:bookmarkStart w:id="11" w:name="_Toc498620518"/>
      <w:r w:rsidRPr="007C7A18">
        <w:t>In typical LTE networks only about 15 to 20 different UE models account for 50% of the UE population</w:t>
      </w:r>
      <w:bookmarkEnd w:id="9"/>
      <w:r w:rsidR="00231E37">
        <w:t>.</w:t>
      </w:r>
      <w:bookmarkEnd w:id="10"/>
      <w:bookmarkEnd w:id="11"/>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lastRenderedPageBreak/>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1BB07B75" w:rsidR="00BB7961" w:rsidRDefault="00B82D1D" w:rsidP="00B82D1D">
      <w:pPr>
        <w:pStyle w:val="Proposal"/>
      </w:pPr>
      <w:bookmarkStart w:id="12" w:name="_Toc462411750"/>
      <w:bookmarkStart w:id="13" w:name="_Toc462931592"/>
      <w:bookmarkStart w:id="14" w:name="_Toc462931798"/>
      <w:bookmarkStart w:id="15" w:name="_Toc463037541"/>
      <w:bookmarkStart w:id="16" w:name="_Toc463037629"/>
      <w:bookmarkStart w:id="17" w:name="_Toc466030270"/>
      <w:bookmarkStart w:id="18" w:name="_Toc466030856"/>
      <w:bookmarkStart w:id="19" w:name="_Toc466030868"/>
      <w:bookmarkStart w:id="20" w:name="_Toc466030964"/>
      <w:bookmarkStart w:id="21" w:name="_Toc466031022"/>
      <w:bookmarkStart w:id="22" w:name="_Toc466031090"/>
      <w:bookmarkStart w:id="23" w:name="_Toc466033999"/>
      <w:bookmarkStart w:id="24" w:name="_Toc466034010"/>
      <w:bookmarkStart w:id="25" w:name="_Toc469414456"/>
      <w:bookmarkStart w:id="26" w:name="_Toc471391875"/>
      <w:bookmarkStart w:id="27" w:name="_Toc471391977"/>
      <w:bookmarkStart w:id="28" w:name="_Toc471392016"/>
      <w:bookmarkStart w:id="29" w:name="_Toc473043460"/>
      <w:bookmarkStart w:id="30" w:name="_Toc473537928"/>
      <w:bookmarkStart w:id="31" w:name="_Toc477723068"/>
      <w:bookmarkStart w:id="32" w:name="_Toc477723105"/>
      <w:bookmarkStart w:id="33" w:name="_Toc477723121"/>
      <w:bookmarkStart w:id="34" w:name="_Toc477723460"/>
      <w:bookmarkStart w:id="35" w:name="_Toc477723727"/>
      <w:bookmarkStart w:id="36" w:name="_Toc478126899"/>
      <w:bookmarkStart w:id="37" w:name="_Toc478161090"/>
      <w:bookmarkStart w:id="38" w:name="_Toc481491272"/>
      <w:bookmarkStart w:id="39" w:name="_Toc485421692"/>
      <w:bookmarkStart w:id="40" w:name="_Toc498620519"/>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5DDD1E07" w14:textId="77777777" w:rsidR="00C101A9"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C101A9">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6D5E8C9" w14:textId="77777777" w:rsidR="00C101A9" w:rsidRPr="00C101A9" w:rsidRDefault="00C101A9">
      <w:pPr>
        <w:pStyle w:val="TOC1"/>
        <w:rPr>
          <w:rFonts w:asciiTheme="minorHAnsi" w:eastAsiaTheme="minorEastAsia" w:hAnsiTheme="minorHAnsi" w:cstheme="minorBidi"/>
          <w:b w:val="0"/>
          <w:sz w:val="22"/>
          <w:lang w:val="en-GB" w:eastAsia="de-DE"/>
        </w:rPr>
      </w:pPr>
      <w:r>
        <w:t>Observation 1</w:t>
      </w:r>
      <w:r w:rsidRPr="00C101A9">
        <w:rPr>
          <w:rFonts w:asciiTheme="minorHAnsi" w:eastAsiaTheme="minorEastAsia" w:hAnsiTheme="minorHAnsi" w:cstheme="minorBidi"/>
          <w:b w:val="0"/>
          <w:sz w:val="22"/>
          <w:lang w:val="en-GB" w:eastAsia="de-DE"/>
        </w:rPr>
        <w:tab/>
      </w:r>
      <w:r>
        <w:t>All UEs of the same model and with the same software version support the same set of capabilities.</w:t>
      </w:r>
    </w:p>
    <w:p w14:paraId="57500C42" w14:textId="77777777" w:rsidR="00C101A9" w:rsidRPr="00C101A9" w:rsidRDefault="00C101A9">
      <w:pPr>
        <w:pStyle w:val="TOC1"/>
        <w:rPr>
          <w:rFonts w:asciiTheme="minorHAnsi" w:eastAsiaTheme="minorEastAsia" w:hAnsiTheme="minorHAnsi" w:cstheme="minorBidi"/>
          <w:b w:val="0"/>
          <w:sz w:val="22"/>
          <w:lang w:val="en-GB" w:eastAsia="de-DE"/>
        </w:rPr>
      </w:pPr>
      <w:r>
        <w:t>Observation 2</w:t>
      </w:r>
      <w:r w:rsidRPr="00C101A9">
        <w:rPr>
          <w:rFonts w:asciiTheme="minorHAnsi" w:eastAsiaTheme="minorEastAsia" w:hAnsiTheme="minorHAnsi" w:cstheme="minorBidi"/>
          <w:b w:val="0"/>
          <w:sz w:val="22"/>
          <w:lang w:val="en-GB" w:eastAsia="de-DE"/>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3C4F86A3" w14:textId="77777777" w:rsidR="00C101A9"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C101A9">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51ECF8B9" w14:textId="77777777" w:rsidR="00C101A9" w:rsidRPr="00C101A9" w:rsidRDefault="00C101A9">
      <w:pPr>
        <w:pStyle w:val="TOC1"/>
        <w:rPr>
          <w:rFonts w:asciiTheme="minorHAnsi" w:eastAsiaTheme="minorEastAsia" w:hAnsiTheme="minorHAnsi" w:cstheme="minorBidi"/>
          <w:b w:val="0"/>
          <w:sz w:val="22"/>
          <w:lang w:val="en-GB" w:eastAsia="de-DE"/>
        </w:rPr>
      </w:pPr>
      <w:r w:rsidRPr="006B4350">
        <w:t>Proposal 1</w:t>
      </w:r>
      <w:r w:rsidRPr="00C101A9">
        <w:rPr>
          <w:rFonts w:asciiTheme="minorHAnsi" w:eastAsiaTheme="minorEastAsia" w:hAnsiTheme="minorHAnsi" w:cstheme="minorBidi"/>
          <w:b w:val="0"/>
          <w:sz w:val="22"/>
          <w:lang w:val="en-GB" w:eastAsia="de-DE"/>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p>
    <w:sectPr w:rsidR="002361B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11C8C" w14:textId="77777777" w:rsidR="001A3CF5" w:rsidRDefault="001A3CF5">
      <w:r>
        <w:separator/>
      </w:r>
    </w:p>
  </w:endnote>
  <w:endnote w:type="continuationSeparator" w:id="0">
    <w:p w14:paraId="3A641DEB" w14:textId="77777777" w:rsidR="001A3CF5" w:rsidRDefault="001A3CF5">
      <w:r>
        <w:continuationSeparator/>
      </w:r>
    </w:p>
  </w:endnote>
  <w:endnote w:type="continuationNotice" w:id="1">
    <w:p w14:paraId="02B5FF90" w14:textId="77777777" w:rsidR="001A3CF5" w:rsidRDefault="001A3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03052E4E"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01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01A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0263" w14:textId="77777777" w:rsidR="001A3CF5" w:rsidRDefault="001A3CF5">
      <w:r>
        <w:separator/>
      </w:r>
    </w:p>
  </w:footnote>
  <w:footnote w:type="continuationSeparator" w:id="0">
    <w:p w14:paraId="21DAFEF3" w14:textId="77777777" w:rsidR="001A3CF5" w:rsidRDefault="001A3CF5">
      <w:r>
        <w:continuationSeparator/>
      </w:r>
    </w:p>
  </w:footnote>
  <w:footnote w:type="continuationNotice" w:id="1">
    <w:p w14:paraId="0F8C5DD3" w14:textId="77777777" w:rsidR="001A3CF5" w:rsidRDefault="001A3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667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27"/>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1CA2"/>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4CC"/>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000"/>
    <w:rsid w:val="007571E1"/>
    <w:rsid w:val="007604B2"/>
    <w:rsid w:val="00763E56"/>
    <w:rsid w:val="00765281"/>
    <w:rsid w:val="00766BAD"/>
    <w:rsid w:val="0076708C"/>
    <w:rsid w:val="00770B34"/>
    <w:rsid w:val="00770F02"/>
    <w:rsid w:val="00772880"/>
    <w:rsid w:val="00773A7D"/>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0E90"/>
    <w:rsid w:val="00851B0C"/>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A2F"/>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9bis/Docs//R2-171152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5NUHHDQN7SK2-1-179465</_dlc_DocId>
    <_dlc_DocIdUrl xmlns="08b2df90-05d3-4030-90d4-c9feeb4a1cd9">
      <Url>https://ericoll.internal.ericsson.com/sites/star/_layouts/DocIdRedir.aspx?ID=5NUHHDQN7SK2-1-179465</Url>
      <Description>5NUHHDQN7SK2-1-179465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3DAECFFF-1B5C-4154-BA7D-91DF0F64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9D22A2-6137-459C-96C3-5C06445F6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793</Words>
  <Characters>4316</Characters>
  <Application>Microsoft Office Word</Application>
  <DocSecurity>0</DocSecurity>
  <Lines>77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 Merging</cp:lastModifiedBy>
  <cp:revision>41</cp:revision>
  <cp:lastPrinted>2016-01-26T08:44:00Z</cp:lastPrinted>
  <dcterms:created xsi:type="dcterms:W3CDTF">2017-06-02T12:44:00Z</dcterms:created>
  <dcterms:modified xsi:type="dcterms:W3CDTF">2017-11-16T17:33:00Z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5" name="_dlc_DocIdItemGuid">
    <vt:lpwstr>67f59e33-be45-4f89-a651-11ec74212e33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